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E929D" w14:textId="77777777" w:rsidR="00225FF2" w:rsidRDefault="00225FF2" w:rsidP="00225FF2">
      <w:pPr>
        <w:pStyle w:val="NoSpacing"/>
      </w:pPr>
      <w:r>
        <w:rPr>
          <w:u w:val="single"/>
        </w:rPr>
        <w:t>Thomas WROUGHTON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fl.1406)</w:t>
      </w:r>
    </w:p>
    <w:p w14:paraId="6C7B6301" w14:textId="77777777" w:rsidR="00225FF2" w:rsidRDefault="00225FF2" w:rsidP="00225FF2">
      <w:pPr>
        <w:pStyle w:val="NoSpacing"/>
      </w:pPr>
    </w:p>
    <w:p w14:paraId="549212A0" w14:textId="77777777" w:rsidR="00225FF2" w:rsidRDefault="00225FF2" w:rsidP="00225FF2">
      <w:pPr>
        <w:pStyle w:val="NoSpacing"/>
      </w:pPr>
    </w:p>
    <w:p w14:paraId="02E1684F" w14:textId="77777777" w:rsidR="00225FF2" w:rsidRDefault="00225FF2" w:rsidP="00225FF2">
      <w:pPr>
        <w:pStyle w:val="NoSpacing"/>
      </w:pPr>
      <w:r>
        <w:tab/>
        <w:t>1406</w:t>
      </w:r>
      <w:r>
        <w:tab/>
        <w:t xml:space="preserve">Sir John Blount(q.v.) conveyed the manor of </w:t>
      </w:r>
      <w:proofErr w:type="spellStart"/>
      <w:r>
        <w:t>Beversbrook</w:t>
      </w:r>
      <w:proofErr w:type="spellEnd"/>
      <w:r>
        <w:t>, Wiltshire, to</w:t>
      </w:r>
    </w:p>
    <w:p w14:paraId="1C6B4C8F" w14:textId="17018A34" w:rsidR="00225FF2" w:rsidRDefault="00225FF2" w:rsidP="00225FF2">
      <w:pPr>
        <w:pStyle w:val="NoSpacing"/>
      </w:pPr>
      <w:r>
        <w:tab/>
      </w:r>
      <w:r>
        <w:tab/>
        <w:t xml:space="preserve">him and </w:t>
      </w:r>
      <w:r>
        <w:t>William</w:t>
      </w:r>
      <w:bookmarkStart w:id="0" w:name="_GoBack"/>
      <w:bookmarkEnd w:id="0"/>
      <w:r>
        <w:t xml:space="preserve"> Wroughton(q.v.).</w:t>
      </w:r>
    </w:p>
    <w:p w14:paraId="5B64C3B8" w14:textId="77777777" w:rsidR="00225FF2" w:rsidRDefault="00225FF2" w:rsidP="00225FF2">
      <w:pPr>
        <w:pStyle w:val="NoSpacing"/>
      </w:pPr>
      <w:r>
        <w:tab/>
      </w:r>
      <w:r>
        <w:tab/>
        <w:t>(V.C.H. Wiltshire vol.9 p.56)</w:t>
      </w:r>
    </w:p>
    <w:p w14:paraId="43B55C69" w14:textId="77777777" w:rsidR="00225FF2" w:rsidRDefault="00225FF2" w:rsidP="00225FF2">
      <w:pPr>
        <w:pStyle w:val="NoSpacing"/>
      </w:pPr>
    </w:p>
    <w:p w14:paraId="1FA6F792" w14:textId="77777777" w:rsidR="00225FF2" w:rsidRDefault="00225FF2" w:rsidP="00225FF2">
      <w:pPr>
        <w:pStyle w:val="NoSpacing"/>
      </w:pPr>
    </w:p>
    <w:p w14:paraId="63746431" w14:textId="77777777" w:rsidR="00225FF2" w:rsidRPr="00A440D4" w:rsidRDefault="00225FF2" w:rsidP="00225FF2">
      <w:pPr>
        <w:pStyle w:val="NoSpacing"/>
      </w:pPr>
      <w:r>
        <w:t>17 May 2019</w:t>
      </w:r>
    </w:p>
    <w:p w14:paraId="0C3AD404" w14:textId="0B36873B" w:rsidR="006B2F86" w:rsidRPr="00225FF2" w:rsidRDefault="00225FF2" w:rsidP="00E71FC3">
      <w:pPr>
        <w:pStyle w:val="NoSpacing"/>
      </w:pPr>
    </w:p>
    <w:sectPr w:rsidR="006B2F86" w:rsidRPr="00225F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EFB5C" w14:textId="77777777" w:rsidR="00225FF2" w:rsidRDefault="00225FF2" w:rsidP="00E71FC3">
      <w:pPr>
        <w:spacing w:after="0" w:line="240" w:lineRule="auto"/>
      </w:pPr>
      <w:r>
        <w:separator/>
      </w:r>
    </w:p>
  </w:endnote>
  <w:endnote w:type="continuationSeparator" w:id="0">
    <w:p w14:paraId="0A083692" w14:textId="77777777" w:rsidR="00225FF2" w:rsidRDefault="00225F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794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463E3" w14:textId="77777777" w:rsidR="00225FF2" w:rsidRDefault="00225FF2" w:rsidP="00E71FC3">
      <w:pPr>
        <w:spacing w:after="0" w:line="240" w:lineRule="auto"/>
      </w:pPr>
      <w:r>
        <w:separator/>
      </w:r>
    </w:p>
  </w:footnote>
  <w:footnote w:type="continuationSeparator" w:id="0">
    <w:p w14:paraId="5B007414" w14:textId="77777777" w:rsidR="00225FF2" w:rsidRDefault="00225F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F2"/>
    <w:rsid w:val="001A7C09"/>
    <w:rsid w:val="00225F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46390"/>
  <w15:chartTrackingRefBased/>
  <w15:docId w15:val="{1A055506-2C80-4679-BEAE-DDEA3F86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2019-05-17T20:54:00Z</dcterms:created>
  <dcterms:modified xsi:type="dcterms:W3CDTF">2019-05-17T20:54:00Z</dcterms:modified>
</cp:coreProperties>
</file>